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Woking</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Woking</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Woking</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Woking</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Woking</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Woking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48.1% </w:t>
      </w:r>
      <w:r w:rsidRPr="004747BF">
        <w:rPr>
          <w:rFonts w:ascii="Libre Franklin Light" w:eastAsia="Times New Roman" w:hAnsi="Libre Franklin Light" w:cs="Calibri Light"/>
        </w:rPr>
        <w:t xml:space="preserve">of those respondents classified as PGSI 8+ in Woking</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Woking is estimated to be </w:t>
      </w:r>
      <w:r w:rsidRPr="00773DF7">
        <w:rPr>
          <w:rFonts w:ascii="Libre Franklin Light" w:eastAsia="Times New Roman" w:hAnsi="Libre Franklin Light" w:cs="Calibri Light"/>
          <w:b/>
          <w:bCs/>
          <w:color w:val="C45911" w:themeColor="accent2" w:themeShade="BF"/>
        </w:rPr>
        <w:t xml:space="preserve">£2,000,314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Woking</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Woking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Woking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Woking</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oking.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Woking</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oking.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Woking</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Woking</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48.1%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oking.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Woking</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Woking</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Woking</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Woking</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Woking</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Woking</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£2,000,314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Woking</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£32,582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£673,811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£48,269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£13,576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£24,889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£1,207,187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£2,000,314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Woking</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Woking</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Woking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Woking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Woking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Woking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Woking</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Woking</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Woking</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21.6%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Woking</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Woking</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Woking</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C2BF261-755F-46C8-9540-72F49B83C3D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